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8E939" w14:textId="1A0F51B3" w:rsidR="00BA00AB" w:rsidRDefault="00CE6A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MARLOWE</w:t>
      </w:r>
      <w:r>
        <w:rPr>
          <w:rFonts w:cs="Times New Roman"/>
          <w:szCs w:val="24"/>
        </w:rPr>
        <w:t xml:space="preserve">       (d.ca.1479)</w:t>
      </w:r>
    </w:p>
    <w:p w14:paraId="0ED3B842" w14:textId="77777777" w:rsidR="00CE6A0D" w:rsidRDefault="00CE6A0D" w:rsidP="009139A6">
      <w:pPr>
        <w:pStyle w:val="NoSpacing"/>
        <w:rPr>
          <w:rFonts w:cs="Times New Roman"/>
          <w:szCs w:val="24"/>
        </w:rPr>
      </w:pPr>
    </w:p>
    <w:p w14:paraId="0643D8AA" w14:textId="77777777" w:rsidR="00CE6A0D" w:rsidRDefault="00CE6A0D" w:rsidP="009139A6">
      <w:pPr>
        <w:pStyle w:val="NoSpacing"/>
        <w:rPr>
          <w:rFonts w:cs="Times New Roman"/>
          <w:szCs w:val="24"/>
        </w:rPr>
      </w:pPr>
    </w:p>
    <w:p w14:paraId="4B4ACCE2" w14:textId="36F742C7" w:rsidR="00CE6A0D" w:rsidRDefault="00CE6A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Oct.1479</w:t>
      </w:r>
      <w:r>
        <w:rPr>
          <w:rFonts w:cs="Times New Roman"/>
          <w:szCs w:val="24"/>
        </w:rPr>
        <w:tab/>
        <w:t>Writ of diem clausit extremum to the Escheator of Berkshire.</w:t>
      </w:r>
    </w:p>
    <w:p w14:paraId="40DA7951" w14:textId="642D6E9D" w:rsidR="00CE6A0D" w:rsidRDefault="00CE6A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1471-85 p.175)</w:t>
      </w:r>
    </w:p>
    <w:p w14:paraId="23556C3A" w14:textId="77777777" w:rsidR="00CE6A0D" w:rsidRDefault="00CE6A0D" w:rsidP="009139A6">
      <w:pPr>
        <w:pStyle w:val="NoSpacing"/>
        <w:rPr>
          <w:rFonts w:cs="Times New Roman"/>
          <w:szCs w:val="24"/>
        </w:rPr>
      </w:pPr>
    </w:p>
    <w:p w14:paraId="05895EA0" w14:textId="77777777" w:rsidR="00CE6A0D" w:rsidRDefault="00CE6A0D" w:rsidP="009139A6">
      <w:pPr>
        <w:pStyle w:val="NoSpacing"/>
        <w:rPr>
          <w:rFonts w:cs="Times New Roman"/>
          <w:szCs w:val="24"/>
        </w:rPr>
      </w:pPr>
    </w:p>
    <w:p w14:paraId="4D8DF651" w14:textId="62896BD4" w:rsidR="00CE6A0D" w:rsidRPr="00CE6A0D" w:rsidRDefault="00CE6A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2023</w:t>
      </w:r>
    </w:p>
    <w:sectPr w:rsidR="00CE6A0D" w:rsidRPr="00CE6A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AF65E" w14:textId="77777777" w:rsidR="00CE6A0D" w:rsidRDefault="00CE6A0D" w:rsidP="009139A6">
      <w:r>
        <w:separator/>
      </w:r>
    </w:p>
  </w:endnote>
  <w:endnote w:type="continuationSeparator" w:id="0">
    <w:p w14:paraId="3C7EB055" w14:textId="77777777" w:rsidR="00CE6A0D" w:rsidRDefault="00CE6A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F93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9D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09B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7E74E" w14:textId="77777777" w:rsidR="00CE6A0D" w:rsidRDefault="00CE6A0D" w:rsidP="009139A6">
      <w:r>
        <w:separator/>
      </w:r>
    </w:p>
  </w:footnote>
  <w:footnote w:type="continuationSeparator" w:id="0">
    <w:p w14:paraId="6A615FC3" w14:textId="77777777" w:rsidR="00CE6A0D" w:rsidRDefault="00CE6A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AB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535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FCF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A0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6A0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477D0"/>
  <w15:chartTrackingRefBased/>
  <w15:docId w15:val="{89B44A7A-C647-4F9A-BC44-97FA0F577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2023-11-15T21:20:00Z</dcterms:created>
  <dcterms:modified xsi:type="dcterms:W3CDTF">2023-11-15T21:22:00Z</dcterms:modified>
</cp:coreProperties>
</file>